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6F4" w:rsidRDefault="00F326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F326F4" w:rsidRPr="007454DA" w:rsidRDefault="00F326F4">
      <w:pPr>
        <w:pStyle w:val="a4"/>
        <w:rPr>
          <w:rFonts w:ascii="Times New Roman" w:hAnsi="Times New Roman"/>
          <w:b/>
          <w:bCs/>
          <w:sz w:val="24"/>
        </w:rPr>
      </w:pPr>
      <w:r>
        <w:rPr>
          <w:rFonts w:ascii="Times New Roman" w:hAnsi="Times New Roman"/>
          <w:b/>
          <w:bCs/>
          <w:sz w:val="24"/>
        </w:rPr>
        <w:t>АДМИНИСТРАЦИЯ УНЕЧСКОГО РАЙОНА БРЯНСКОЙ ОБЛАСТИ</w:t>
      </w:r>
    </w:p>
    <w:p w:rsidR="00F326F4" w:rsidRDefault="00F326F4">
      <w:pPr>
        <w:pStyle w:val="a4"/>
        <w:spacing w:before="120"/>
        <w:rPr>
          <w:rFonts w:ascii="Arial" w:hAnsi="Arial"/>
          <w:b/>
          <w:bCs/>
          <w:spacing w:val="40"/>
        </w:rPr>
      </w:pPr>
      <w:r>
        <w:rPr>
          <w:rFonts w:ascii="Arial" w:hAnsi="Arial"/>
          <w:b/>
          <w:bCs/>
          <w:spacing w:val="40"/>
        </w:rPr>
        <w:t>РАСПОРЯЖЕНИЕ</w:t>
      </w:r>
    </w:p>
    <w:p w:rsidR="00F326F4" w:rsidRPr="007454DA" w:rsidRDefault="00F326F4">
      <w:pPr>
        <w:rPr>
          <w:rFonts w:ascii="Times New Roman" w:hAnsi="Times New Roman" w:cs="Times New Roman"/>
        </w:rPr>
      </w:pPr>
    </w:p>
    <w:p w:rsidR="00F326F4" w:rsidRDefault="00F326F4" w:rsidP="00076FF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 </w:t>
      </w:r>
      <w:r w:rsidR="004C53B9">
        <w:rPr>
          <w:rFonts w:ascii="Times New Roman" w:hAnsi="Times New Roman" w:cs="Times New Roman"/>
        </w:rPr>
        <w:t>27.11.2018 г.</w:t>
      </w:r>
      <w:bookmarkStart w:id="0" w:name="_GoBack"/>
      <w:bookmarkEnd w:id="0"/>
      <w:r>
        <w:rPr>
          <w:rFonts w:ascii="Times New Roman" w:hAnsi="Times New Roman" w:cs="Times New Roman"/>
        </w:rPr>
        <w:t xml:space="preserve"> № </w:t>
      </w:r>
      <w:r w:rsidR="004C53B9">
        <w:rPr>
          <w:rFonts w:ascii="Times New Roman" w:hAnsi="Times New Roman" w:cs="Times New Roman"/>
        </w:rPr>
        <w:t>1200-р</w:t>
      </w:r>
    </w:p>
    <w:p w:rsidR="00F326F4" w:rsidRDefault="00D33126" w:rsidP="00076FFA">
      <w:r>
        <w:rPr>
          <w:rFonts w:ascii="Times New Roman" w:hAnsi="Times New Roman" w:cs="Times New Roman"/>
        </w:rPr>
        <w:t xml:space="preserve">г. Унеча </w:t>
      </w:r>
      <w:r w:rsidR="00F326F4">
        <w:rPr>
          <w:rFonts w:ascii="Times New Roman" w:hAnsi="Times New Roman" w:cs="Times New Roman"/>
        </w:rPr>
        <w:t xml:space="preserve"> Брянской области</w:t>
      </w:r>
    </w:p>
    <w:p w:rsidR="00F326F4" w:rsidRDefault="00F326F4"/>
    <w:p w:rsidR="00F326F4" w:rsidRDefault="00F326F4">
      <w:pPr>
        <w:sectPr w:rsidR="00F326F4" w:rsidSect="00AA4EFD">
          <w:type w:val="continuous"/>
          <w:pgSz w:w="11906" w:h="16838" w:code="9"/>
          <w:pgMar w:top="1134" w:right="567" w:bottom="1134" w:left="1134" w:header="709" w:footer="709" w:gutter="0"/>
          <w:cols w:space="708"/>
          <w:docGrid w:linePitch="360"/>
        </w:sectPr>
      </w:pPr>
    </w:p>
    <w:p w:rsidR="003B0BA4" w:rsidRPr="003B0BA4" w:rsidRDefault="003B0BA4" w:rsidP="003B0B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BA4">
        <w:rPr>
          <w:rFonts w:ascii="Times New Roman" w:hAnsi="Times New Roman" w:cs="Times New Roman"/>
          <w:sz w:val="28"/>
          <w:szCs w:val="28"/>
        </w:rPr>
        <w:lastRenderedPageBreak/>
        <w:t>Об организации праздничной торговли</w:t>
      </w:r>
    </w:p>
    <w:p w:rsidR="003B0BA4" w:rsidRPr="003B0BA4" w:rsidRDefault="003B0BA4" w:rsidP="003B0B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B0BA4">
        <w:rPr>
          <w:rFonts w:ascii="Times New Roman" w:hAnsi="Times New Roman" w:cs="Times New Roman"/>
          <w:sz w:val="28"/>
          <w:szCs w:val="28"/>
        </w:rPr>
        <w:t>в период подготовки и проведения</w:t>
      </w:r>
    </w:p>
    <w:p w:rsidR="003B0BA4" w:rsidRPr="003B0BA4" w:rsidRDefault="003B0BA4" w:rsidP="003B0BA4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B0BA4">
        <w:rPr>
          <w:rFonts w:ascii="Times New Roman" w:hAnsi="Times New Roman" w:cs="Times New Roman"/>
          <w:sz w:val="28"/>
          <w:szCs w:val="28"/>
        </w:rPr>
        <w:t xml:space="preserve">новогодних и рождественских </w:t>
      </w:r>
      <w:proofErr w:type="gramEnd"/>
    </w:p>
    <w:p w:rsidR="00947E01" w:rsidRDefault="00A20273" w:rsidP="00E176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праздников </w:t>
      </w:r>
      <w:r w:rsidR="003B0BA4" w:rsidRPr="003B0BA4">
        <w:rPr>
          <w:rFonts w:ascii="Times New Roman" w:hAnsi="Times New Roman" w:cs="Times New Roman"/>
          <w:sz w:val="28"/>
          <w:szCs w:val="28"/>
        </w:rPr>
        <w:t>201</w:t>
      </w:r>
      <w:r w:rsidR="00500D7A">
        <w:rPr>
          <w:rFonts w:ascii="Times New Roman" w:hAnsi="Times New Roman" w:cs="Times New Roman"/>
          <w:sz w:val="28"/>
          <w:szCs w:val="28"/>
        </w:rPr>
        <w:t>9</w:t>
      </w:r>
      <w:r w:rsidR="003B0BA4" w:rsidRPr="003B0BA4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5F433C" w:rsidRDefault="005F433C" w:rsidP="00E176A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5F433C" w:rsidRDefault="005F433C" w:rsidP="005F433C">
      <w:pPr>
        <w:spacing w:line="240" w:lineRule="auto"/>
        <w:ind w:left="1134" w:right="567"/>
        <w:rPr>
          <w:rFonts w:ascii="Times New Roman" w:hAnsi="Times New Roman"/>
          <w:bCs/>
          <w:sz w:val="24"/>
        </w:rPr>
      </w:pP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20273">
        <w:rPr>
          <w:rFonts w:ascii="Times New Roman" w:hAnsi="Times New Roman" w:cs="Times New Roman"/>
          <w:sz w:val="24"/>
        </w:rPr>
        <w:t>В соответствии с п. 18 части 1 статьи 15 Федерального закона  от 06.10.2003 года № 131-ФЗ «Об общих принципах организации местного самоуправления в Российской Федерации», в целях обеспечения своевременной подготовки и организации торгового обслуживания жителей и гостей Унечского муниципального района, расширенной продажи товаров новогодней тематики в предпраздничн</w:t>
      </w:r>
      <w:r w:rsidR="00CD629E">
        <w:rPr>
          <w:rFonts w:ascii="Times New Roman" w:hAnsi="Times New Roman" w:cs="Times New Roman"/>
          <w:sz w:val="24"/>
        </w:rPr>
        <w:t>ые и праздничные дни Нового 201</w:t>
      </w:r>
      <w:r w:rsidR="00500D7A">
        <w:rPr>
          <w:rFonts w:ascii="Times New Roman" w:hAnsi="Times New Roman" w:cs="Times New Roman"/>
          <w:sz w:val="24"/>
        </w:rPr>
        <w:t>9</w:t>
      </w:r>
      <w:r w:rsidRPr="00A20273">
        <w:rPr>
          <w:rFonts w:ascii="Times New Roman" w:hAnsi="Times New Roman" w:cs="Times New Roman"/>
          <w:sz w:val="24"/>
        </w:rPr>
        <w:t xml:space="preserve"> года и Рождества Христова, оформления и улучшения внешнего облика</w:t>
      </w:r>
      <w:proofErr w:type="gramEnd"/>
      <w:r w:rsidRPr="00A20273">
        <w:rPr>
          <w:rFonts w:ascii="Times New Roman" w:hAnsi="Times New Roman" w:cs="Times New Roman"/>
          <w:sz w:val="24"/>
        </w:rPr>
        <w:t xml:space="preserve"> объектов инфраструктуры, создания праздничной атмосферы: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>1. Рекомендовать руководителям предприятий торговли, общественного питания, бытовых услуг, ярмарок и торговых центров, независимо от организационно-правовой  формы  или вида  собственности, индивидуальным предпринимателям провести мероприятия, направленные на улучшение обеспечения населения товарами и услугами в период подготовки и проведения новогодних  и рождественских  праздников: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20273">
        <w:rPr>
          <w:rFonts w:ascii="Times New Roman" w:hAnsi="Times New Roman" w:cs="Times New Roman"/>
          <w:sz w:val="24"/>
        </w:rPr>
        <w:t>- провести мероприятия по праздничному оформлению витрин, торговых и обеденных залов организаций торговли, общественного питания, бытового обслуживания, ярмарок, торговых центров и прилегающих к ним территорий атрибутами  новогодней и рождественской тематики с обязательным соблюдений правил пожарной и электрической безопасности, провести смотры-конкурсы на лучшее оформление предприятий с поощрением победителей;</w:t>
      </w:r>
      <w:proofErr w:type="gramEnd"/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 xml:space="preserve">- организовать и провести расширенную продажу продовольственных и непродовольственных товаров, детских новогодних подарков, сувениров, искусственных и натуральных елок, елочных украшений; 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 xml:space="preserve">- принять меры по бесперебойному снабжению населения товарами, формированию товарных запасов с учетом увеличения покупательского спроса в предпраздничные и праздничные дни, при этом особое внимание уделить вопросу  обеспечения товарами населения малочисленных и труднодоступных населенных пунктов; 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 xml:space="preserve">- провести  праздничные и благотворительные акции (предоставление бесплатных обедов, продовольственных заказов и др.), изыскать возможность формирования и вручения новогодних подарков детям из малообеспеченных и многодетных семей; 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 xml:space="preserve">- организовать предварительный прием заказов от населения на комплектование новогодних продовольственных наборов, изготовление праздничных тортов и доставки их на дом; 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 xml:space="preserve">- разработать в предприятиях общественного питания праздничные меню и организовать прием заявок на проведение новогодних банкетов и вечеров, корпоративных встреч, а также </w:t>
      </w:r>
      <w:r w:rsidRPr="00A20273">
        <w:rPr>
          <w:rFonts w:ascii="Times New Roman" w:hAnsi="Times New Roman" w:cs="Times New Roman"/>
          <w:sz w:val="24"/>
        </w:rPr>
        <w:lastRenderedPageBreak/>
        <w:t>оказывать консультационные услуги населению по приготовлению праздничных блюд и  сервировке стола;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>- организовать работу буфетов в местах проведения массовых гуляний по продаже горячих напитков, бутербродов, кулинарных и кондитерских изделий;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20273">
        <w:rPr>
          <w:rFonts w:ascii="Times New Roman" w:hAnsi="Times New Roman" w:cs="Times New Roman"/>
          <w:sz w:val="24"/>
        </w:rPr>
        <w:t>- организовать в предприятиях службы быта  прием  заказов на пошив карнавальных костюмов и оказание услуг поздравления детей на дому с Дедом Морозом и Снегурочкой;</w:t>
      </w:r>
      <w:proofErr w:type="gramEnd"/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20273">
        <w:rPr>
          <w:rFonts w:ascii="Times New Roman" w:hAnsi="Times New Roman" w:cs="Times New Roman"/>
          <w:sz w:val="24"/>
        </w:rPr>
        <w:t>-продлить в предпраздничные дни часы работы предприятий торговли и общественного питания и назначить ответственных дежурных, возложив на них персональную ответственность за состояние торгового обслуживания в течение рабочего дня, информировать население через средства массовой информации о проведении праздничных мероприятий, оказываемых услугах и режиме работы в праздничные дни;</w:t>
      </w:r>
      <w:proofErr w:type="gramEnd"/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20273">
        <w:rPr>
          <w:rFonts w:ascii="Times New Roman" w:hAnsi="Times New Roman" w:cs="Times New Roman"/>
          <w:sz w:val="24"/>
        </w:rPr>
        <w:t xml:space="preserve">-принять необходимые меры по обеспечению антитеррористической безопасности, недопущению реализации пиротехнических изделий, не имея на то условий хранения и продажи, а также провести инструктаж с сотрудниками предприятий о действиях при возникновении чрезвычайных ситуаций, ограничить доступ посторонних лиц в служебные помещения предприятий торговли и общественного питания. </w:t>
      </w:r>
      <w:proofErr w:type="gramEnd"/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>2. Рекомендовать организаторам ярмарок: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>- провести работу по организации торговли натуральными елками и хвойным лапником;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>- определить на территории ярмарок торговые места для  продажи елок.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>3. Рекомендовать межмуниципальному отделу МВД России «</w:t>
      </w:r>
      <w:proofErr w:type="spellStart"/>
      <w:r w:rsidRPr="00A20273">
        <w:rPr>
          <w:rFonts w:ascii="Times New Roman" w:hAnsi="Times New Roman" w:cs="Times New Roman"/>
          <w:sz w:val="24"/>
        </w:rPr>
        <w:t>Унечский</w:t>
      </w:r>
      <w:proofErr w:type="spellEnd"/>
      <w:r w:rsidRPr="00A20273">
        <w:rPr>
          <w:rFonts w:ascii="Times New Roman" w:hAnsi="Times New Roman" w:cs="Times New Roman"/>
          <w:sz w:val="24"/>
        </w:rPr>
        <w:t>»  организовать мероприятия по обеспечению: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proofErr w:type="gramStart"/>
      <w:r w:rsidRPr="00A20273">
        <w:rPr>
          <w:rFonts w:ascii="Times New Roman" w:hAnsi="Times New Roman" w:cs="Times New Roman"/>
          <w:sz w:val="24"/>
        </w:rPr>
        <w:t>- мер безопасности на объектах потребительского рынка и услуг, обслуживающих населени</w:t>
      </w:r>
      <w:r w:rsidR="003935A5">
        <w:rPr>
          <w:rFonts w:ascii="Times New Roman" w:hAnsi="Times New Roman" w:cs="Times New Roman"/>
          <w:sz w:val="24"/>
        </w:rPr>
        <w:t>е в дни празднования Нового 201</w:t>
      </w:r>
      <w:r w:rsidR="00500D7A">
        <w:rPr>
          <w:rFonts w:ascii="Times New Roman" w:hAnsi="Times New Roman" w:cs="Times New Roman"/>
          <w:sz w:val="24"/>
        </w:rPr>
        <w:t>9</w:t>
      </w:r>
      <w:r w:rsidRPr="00A20273">
        <w:rPr>
          <w:rFonts w:ascii="Times New Roman" w:hAnsi="Times New Roman" w:cs="Times New Roman"/>
          <w:sz w:val="24"/>
        </w:rPr>
        <w:t xml:space="preserve"> года и Рождества Христова, в целях создания необходимых условий для своевременного предупреждения и пресечения нарушений общественного порядка;</w:t>
      </w:r>
      <w:proofErr w:type="gramEnd"/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 xml:space="preserve">- соблюдения федерального законодательства  и законодательства Брянской области в части розничной продажи  алкогольной продукции при проведении культурно-массовых и зрелищных мероприятий, а также  в местах массового скопления граждан. </w:t>
      </w:r>
    </w:p>
    <w:p w:rsidR="003B0BA4" w:rsidRPr="00A20273" w:rsidRDefault="003B0BA4" w:rsidP="00DA003A">
      <w:pPr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 xml:space="preserve">4. Рекомендовать Отделению надзорной деятельности и профилактической работы </w:t>
      </w:r>
      <w:r w:rsidR="00A44F61">
        <w:rPr>
          <w:rFonts w:ascii="Times New Roman" w:hAnsi="Times New Roman" w:cs="Times New Roman"/>
          <w:sz w:val="24"/>
        </w:rPr>
        <w:t xml:space="preserve">по </w:t>
      </w:r>
      <w:proofErr w:type="spellStart"/>
      <w:r w:rsidR="00A44F61">
        <w:rPr>
          <w:rFonts w:ascii="Times New Roman" w:hAnsi="Times New Roman" w:cs="Times New Roman"/>
          <w:sz w:val="24"/>
        </w:rPr>
        <w:t>Унечскому</w:t>
      </w:r>
      <w:proofErr w:type="spellEnd"/>
      <w:r w:rsidR="00A44F61">
        <w:rPr>
          <w:rFonts w:ascii="Times New Roman" w:hAnsi="Times New Roman" w:cs="Times New Roman"/>
          <w:sz w:val="24"/>
        </w:rPr>
        <w:t xml:space="preserve"> району </w:t>
      </w:r>
      <w:r w:rsidRPr="00A20273">
        <w:rPr>
          <w:rFonts w:ascii="Times New Roman" w:hAnsi="Times New Roman" w:cs="Times New Roman"/>
          <w:sz w:val="24"/>
        </w:rPr>
        <w:t>обратить особое внимание на соблюдение требований, установленных правовыми актами, регулирующими реализацию пиротехнических изделий, на соблюдение противопожарных требований.</w:t>
      </w:r>
    </w:p>
    <w:p w:rsidR="003B0BA4" w:rsidRDefault="003B0BA4" w:rsidP="00DA003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 w:rsidRPr="00A20273">
        <w:rPr>
          <w:rFonts w:ascii="Times New Roman" w:hAnsi="Times New Roman" w:cs="Times New Roman"/>
          <w:sz w:val="24"/>
        </w:rPr>
        <w:t>5. Настоящее распоряжение разместить на официальном сайте администрации района в сети «Интернет».</w:t>
      </w:r>
    </w:p>
    <w:p w:rsidR="003F43B7" w:rsidRPr="00A20273" w:rsidRDefault="003F43B7" w:rsidP="00DA003A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6.  </w:t>
      </w:r>
      <w:proofErr w:type="gramStart"/>
      <w:r>
        <w:rPr>
          <w:rFonts w:ascii="Times New Roman" w:hAnsi="Times New Roman" w:cs="Times New Roman"/>
          <w:sz w:val="24"/>
        </w:rPr>
        <w:t>Контроль за</w:t>
      </w:r>
      <w:proofErr w:type="gramEnd"/>
      <w:r>
        <w:rPr>
          <w:rFonts w:ascii="Times New Roman" w:hAnsi="Times New Roman" w:cs="Times New Roman"/>
          <w:sz w:val="24"/>
        </w:rPr>
        <w:t xml:space="preserve"> исполнением распоряжения возложить на заместителя главы администрации Унечского района, курирующего соответствующую сферу деятельности.</w:t>
      </w:r>
    </w:p>
    <w:p w:rsidR="003B0BA4" w:rsidRDefault="003B0BA4" w:rsidP="003B0B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45DE0" w:rsidRDefault="00745DE0" w:rsidP="003B0BA4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45DE0" w:rsidRPr="003B0BA4" w:rsidRDefault="00745DE0" w:rsidP="003B0BA4">
      <w:pPr>
        <w:spacing w:line="240" w:lineRule="auto"/>
        <w:rPr>
          <w:rFonts w:ascii="Times New Roman" w:hAnsi="Times New Roman" w:cs="Times New Roman"/>
          <w:sz w:val="28"/>
          <w:szCs w:val="28"/>
        </w:rPr>
        <w:sectPr w:rsidR="00745DE0" w:rsidRPr="003B0BA4" w:rsidSect="00DA003A">
          <w:type w:val="continuous"/>
          <w:pgSz w:w="11906" w:h="16838" w:code="9"/>
          <w:pgMar w:top="1134" w:right="567" w:bottom="1134" w:left="1134" w:header="709" w:footer="709" w:gutter="0"/>
          <w:cols w:space="708"/>
          <w:formProt w:val="0"/>
          <w:docGrid w:linePitch="360"/>
        </w:sectPr>
      </w:pPr>
    </w:p>
    <w:tbl>
      <w:tblPr>
        <w:tblW w:w="10693" w:type="dxa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2"/>
        <w:gridCol w:w="2221"/>
      </w:tblGrid>
      <w:tr w:rsidR="003B0BA4" w:rsidRPr="003B0BA4" w:rsidTr="000F08AC">
        <w:tc>
          <w:tcPr>
            <w:tcW w:w="8472" w:type="dxa"/>
            <w:tcBorders>
              <w:top w:val="nil"/>
              <w:bottom w:val="nil"/>
              <w:right w:val="nil"/>
            </w:tcBorders>
          </w:tcPr>
          <w:p w:rsidR="003B0BA4" w:rsidRPr="00A44F61" w:rsidRDefault="003B0BA4" w:rsidP="003B0BA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r w:rsidRPr="00A44F61">
              <w:rPr>
                <w:rFonts w:ascii="Times New Roman" w:hAnsi="Times New Roman" w:cs="Times New Roman"/>
                <w:sz w:val="24"/>
              </w:rPr>
              <w:lastRenderedPageBreak/>
              <w:t>Глава администрации Унечского района</w:t>
            </w:r>
            <w:r w:rsidR="000F08AC" w:rsidRPr="00A44F61">
              <w:rPr>
                <w:rFonts w:ascii="Times New Roman" w:hAnsi="Times New Roman" w:cs="Times New Roman"/>
                <w:sz w:val="24"/>
              </w:rPr>
              <w:t xml:space="preserve">                  </w:t>
            </w:r>
          </w:p>
        </w:tc>
        <w:tc>
          <w:tcPr>
            <w:tcW w:w="2221" w:type="dxa"/>
            <w:tcBorders>
              <w:left w:val="nil"/>
              <w:bottom w:val="nil"/>
            </w:tcBorders>
          </w:tcPr>
          <w:p w:rsidR="003B0BA4" w:rsidRPr="00A44F61" w:rsidRDefault="003B0BA4" w:rsidP="003B0BA4">
            <w:pPr>
              <w:spacing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A44F61">
              <w:rPr>
                <w:rFonts w:ascii="Times New Roman" w:hAnsi="Times New Roman" w:cs="Times New Roman"/>
                <w:sz w:val="24"/>
              </w:rPr>
              <w:t>А.М.Кусков</w:t>
            </w:r>
            <w:proofErr w:type="spellEnd"/>
          </w:p>
        </w:tc>
      </w:tr>
    </w:tbl>
    <w:p w:rsidR="00AE2AE6" w:rsidRDefault="00AE2AE6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3F43B7" w:rsidRDefault="003F43B7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3F43B7" w:rsidRDefault="003F43B7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3F43B7" w:rsidRDefault="003F43B7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3F43B7" w:rsidRDefault="003F43B7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3F43B7" w:rsidRDefault="003F43B7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3F43B7" w:rsidRDefault="003F43B7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AE2AE6" w:rsidRDefault="00AE2AE6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77C47" w:rsidRDefault="00E77C47" w:rsidP="00E77C4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>Исполнил:</w:t>
      </w:r>
    </w:p>
    <w:p w:rsidR="00E77C47" w:rsidRDefault="00AA4EFD" w:rsidP="00E77C4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В</w:t>
      </w:r>
      <w:r w:rsidR="00E77C47">
        <w:rPr>
          <w:rFonts w:ascii="Times New Roman" w:hAnsi="Times New Roman" w:cs="Times New Roman"/>
          <w:sz w:val="24"/>
        </w:rPr>
        <w:t xml:space="preserve">едущий </w:t>
      </w:r>
      <w:r w:rsidR="00D24C69">
        <w:rPr>
          <w:rFonts w:ascii="Times New Roman" w:hAnsi="Times New Roman" w:cs="Times New Roman"/>
          <w:sz w:val="24"/>
        </w:rPr>
        <w:t>специалист</w:t>
      </w:r>
      <w:r w:rsidR="00E77C47">
        <w:rPr>
          <w:rFonts w:ascii="Times New Roman" w:hAnsi="Times New Roman" w:cs="Times New Roman"/>
          <w:sz w:val="24"/>
        </w:rPr>
        <w:t xml:space="preserve"> сектора                                </w:t>
      </w:r>
    </w:p>
    <w:p w:rsidR="00D24C69" w:rsidRDefault="00D24C69" w:rsidP="00E77C4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по экономическому анализу и прогнозированию</w:t>
      </w:r>
      <w:r w:rsidRPr="00D24C69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 xml:space="preserve">                                                        </w:t>
      </w:r>
      <w:proofErr w:type="spellStart"/>
      <w:r>
        <w:rPr>
          <w:rFonts w:ascii="Times New Roman" w:hAnsi="Times New Roman" w:cs="Times New Roman"/>
          <w:sz w:val="24"/>
        </w:rPr>
        <w:t>И.А.Мартынова</w:t>
      </w:r>
      <w:proofErr w:type="spellEnd"/>
      <w:r>
        <w:rPr>
          <w:rFonts w:ascii="Times New Roman" w:hAnsi="Times New Roman" w:cs="Times New Roman"/>
          <w:sz w:val="24"/>
        </w:rPr>
        <w:t xml:space="preserve">   </w:t>
      </w:r>
    </w:p>
    <w:p w:rsidR="00E77C47" w:rsidRDefault="00D24C69" w:rsidP="00E77C4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</w:t>
      </w:r>
    </w:p>
    <w:p w:rsidR="00E77C47" w:rsidRDefault="00E77C47" w:rsidP="00E77C4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Согласовано:</w:t>
      </w:r>
    </w:p>
    <w:p w:rsidR="00E77C47" w:rsidRDefault="00E77C47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77C47" w:rsidRDefault="00AA4EFD" w:rsidP="00E77C4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З</w:t>
      </w:r>
      <w:r w:rsidR="00A44F61">
        <w:rPr>
          <w:rFonts w:ascii="Times New Roman" w:hAnsi="Times New Roman" w:cs="Times New Roman"/>
          <w:sz w:val="24"/>
        </w:rPr>
        <w:t xml:space="preserve">аместитель </w:t>
      </w:r>
      <w:r w:rsidR="00E77C47">
        <w:rPr>
          <w:rFonts w:ascii="Times New Roman" w:hAnsi="Times New Roman" w:cs="Times New Roman"/>
          <w:sz w:val="24"/>
        </w:rPr>
        <w:t xml:space="preserve"> главы администрации района                                                   </w:t>
      </w:r>
      <w:r w:rsidR="007454DA">
        <w:rPr>
          <w:rFonts w:ascii="Times New Roman" w:hAnsi="Times New Roman" w:cs="Times New Roman"/>
          <w:sz w:val="24"/>
        </w:rPr>
        <w:t xml:space="preserve">              </w:t>
      </w:r>
      <w:r w:rsidR="00E77C47">
        <w:rPr>
          <w:rFonts w:ascii="Times New Roman" w:hAnsi="Times New Roman" w:cs="Times New Roman"/>
          <w:sz w:val="24"/>
        </w:rPr>
        <w:t xml:space="preserve"> </w:t>
      </w:r>
      <w:proofErr w:type="spellStart"/>
      <w:r w:rsidR="002E7984">
        <w:rPr>
          <w:rFonts w:ascii="Times New Roman" w:hAnsi="Times New Roman" w:cs="Times New Roman"/>
          <w:sz w:val="24"/>
        </w:rPr>
        <w:t>Ф.Н.Таранов</w:t>
      </w:r>
      <w:proofErr w:type="spellEnd"/>
      <w:r w:rsidR="00E77C47">
        <w:rPr>
          <w:rFonts w:ascii="Times New Roman" w:hAnsi="Times New Roman" w:cs="Times New Roman"/>
          <w:sz w:val="24"/>
        </w:rPr>
        <w:t xml:space="preserve"> </w:t>
      </w:r>
    </w:p>
    <w:p w:rsidR="00E77C47" w:rsidRDefault="00E77C47" w:rsidP="00E77C47">
      <w:pPr>
        <w:spacing w:line="240" w:lineRule="auto"/>
        <w:rPr>
          <w:rFonts w:ascii="Times New Roman" w:hAnsi="Times New Roman" w:cs="Times New Roman"/>
          <w:sz w:val="24"/>
        </w:rPr>
      </w:pPr>
    </w:p>
    <w:p w:rsidR="00E77C47" w:rsidRDefault="00AA4EFD" w:rsidP="00E77C47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У</w:t>
      </w:r>
      <w:r w:rsidR="00E77C47">
        <w:rPr>
          <w:rFonts w:ascii="Times New Roman" w:hAnsi="Times New Roman" w:cs="Times New Roman"/>
          <w:sz w:val="24"/>
        </w:rPr>
        <w:t xml:space="preserve">правляющий делами (руководитель аппарата)                                                         </w:t>
      </w:r>
      <w:r w:rsidR="007454DA">
        <w:rPr>
          <w:rFonts w:ascii="Times New Roman" w:hAnsi="Times New Roman" w:cs="Times New Roman"/>
          <w:sz w:val="24"/>
        </w:rPr>
        <w:t xml:space="preserve"> </w:t>
      </w:r>
      <w:r w:rsidR="00E77C47">
        <w:rPr>
          <w:rFonts w:ascii="Times New Roman" w:hAnsi="Times New Roman" w:cs="Times New Roman"/>
          <w:sz w:val="24"/>
        </w:rPr>
        <w:t xml:space="preserve"> О.В.Свиридова </w:t>
      </w:r>
    </w:p>
    <w:sectPr w:rsidR="00E77C47" w:rsidSect="00DA003A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07DE"/>
    <w:multiLevelType w:val="hybridMultilevel"/>
    <w:tmpl w:val="F24E3A2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0C62D11"/>
    <w:multiLevelType w:val="hybridMultilevel"/>
    <w:tmpl w:val="079E9AEC"/>
    <w:lvl w:ilvl="0" w:tplc="E446F2A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B8038E3"/>
    <w:multiLevelType w:val="hybridMultilevel"/>
    <w:tmpl w:val="9858D6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D5017E"/>
    <w:multiLevelType w:val="hybridMultilevel"/>
    <w:tmpl w:val="F7B21D88"/>
    <w:lvl w:ilvl="0" w:tplc="0419000F">
      <w:start w:val="1"/>
      <w:numFmt w:val="decimal"/>
      <w:lvlText w:val="%1."/>
      <w:lvlJc w:val="left"/>
      <w:pPr>
        <w:tabs>
          <w:tab w:val="num" w:pos="1569"/>
        </w:tabs>
        <w:ind w:left="15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89"/>
        </w:tabs>
        <w:ind w:left="22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09"/>
        </w:tabs>
        <w:ind w:left="30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29"/>
        </w:tabs>
        <w:ind w:left="37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49"/>
        </w:tabs>
        <w:ind w:left="44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69"/>
        </w:tabs>
        <w:ind w:left="51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89"/>
        </w:tabs>
        <w:ind w:left="58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09"/>
        </w:tabs>
        <w:ind w:left="66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29"/>
        </w:tabs>
        <w:ind w:left="7329" w:hanging="180"/>
      </w:pPr>
    </w:lvl>
  </w:abstractNum>
  <w:abstractNum w:abstractNumId="4">
    <w:nsid w:val="3DD85B3F"/>
    <w:multiLevelType w:val="hybridMultilevel"/>
    <w:tmpl w:val="E72C43AE"/>
    <w:lvl w:ilvl="0" w:tplc="0419000F">
      <w:start w:val="1"/>
      <w:numFmt w:val="decimal"/>
      <w:lvlText w:val="%1."/>
      <w:lvlJc w:val="left"/>
      <w:pPr>
        <w:tabs>
          <w:tab w:val="num" w:pos="1044"/>
        </w:tabs>
        <w:ind w:left="10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D536C9"/>
    <w:multiLevelType w:val="hybridMultilevel"/>
    <w:tmpl w:val="EE9C5B72"/>
    <w:lvl w:ilvl="0" w:tplc="DB2EFBF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59C64CFF"/>
    <w:multiLevelType w:val="hybridMultilevel"/>
    <w:tmpl w:val="0ECA9E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D4979A2"/>
    <w:multiLevelType w:val="hybridMultilevel"/>
    <w:tmpl w:val="CD98C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D6C5923"/>
    <w:multiLevelType w:val="hybridMultilevel"/>
    <w:tmpl w:val="E7AE9FE6"/>
    <w:lvl w:ilvl="0" w:tplc="B0E27946">
      <w:start w:val="4"/>
      <w:numFmt w:val="decimal"/>
      <w:lvlText w:val="%1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num w:numId="1">
    <w:abstractNumId w:val="4"/>
  </w:num>
  <w:num w:numId="2">
    <w:abstractNumId w:val="4"/>
  </w:num>
  <w:num w:numId="3">
    <w:abstractNumId w:val="0"/>
  </w:num>
  <w:num w:numId="4">
    <w:abstractNumId w:val="6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2"/>
  </w:compat>
  <w:rsids>
    <w:rsidRoot w:val="006F211B"/>
    <w:rsid w:val="0000779B"/>
    <w:rsid w:val="00012193"/>
    <w:rsid w:val="00030415"/>
    <w:rsid w:val="000520F1"/>
    <w:rsid w:val="00057C96"/>
    <w:rsid w:val="000609D9"/>
    <w:rsid w:val="000626AD"/>
    <w:rsid w:val="00063E0A"/>
    <w:rsid w:val="00065B11"/>
    <w:rsid w:val="00065B9D"/>
    <w:rsid w:val="00066706"/>
    <w:rsid w:val="000716DF"/>
    <w:rsid w:val="00076FFA"/>
    <w:rsid w:val="00083890"/>
    <w:rsid w:val="000941F3"/>
    <w:rsid w:val="000958BC"/>
    <w:rsid w:val="000A2540"/>
    <w:rsid w:val="000A283A"/>
    <w:rsid w:val="000A7826"/>
    <w:rsid w:val="000B3BC7"/>
    <w:rsid w:val="000C36B6"/>
    <w:rsid w:val="000C3786"/>
    <w:rsid w:val="000E2586"/>
    <w:rsid w:val="000E664B"/>
    <w:rsid w:val="000F08AC"/>
    <w:rsid w:val="000F5453"/>
    <w:rsid w:val="00101BED"/>
    <w:rsid w:val="00102C37"/>
    <w:rsid w:val="001049FC"/>
    <w:rsid w:val="00107A78"/>
    <w:rsid w:val="00113C27"/>
    <w:rsid w:val="00120F11"/>
    <w:rsid w:val="00124232"/>
    <w:rsid w:val="00124285"/>
    <w:rsid w:val="0012451F"/>
    <w:rsid w:val="00124EA8"/>
    <w:rsid w:val="00141AC8"/>
    <w:rsid w:val="00143F93"/>
    <w:rsid w:val="0015116E"/>
    <w:rsid w:val="001546E0"/>
    <w:rsid w:val="00154E68"/>
    <w:rsid w:val="0015557C"/>
    <w:rsid w:val="00155B60"/>
    <w:rsid w:val="00173DEF"/>
    <w:rsid w:val="00185FE1"/>
    <w:rsid w:val="00191444"/>
    <w:rsid w:val="001A4F8B"/>
    <w:rsid w:val="001B027F"/>
    <w:rsid w:val="001C1CDA"/>
    <w:rsid w:val="001D1048"/>
    <w:rsid w:val="001D374F"/>
    <w:rsid w:val="001D723B"/>
    <w:rsid w:val="001E230F"/>
    <w:rsid w:val="001F0B35"/>
    <w:rsid w:val="001F3F3D"/>
    <w:rsid w:val="001F68FC"/>
    <w:rsid w:val="00210BC5"/>
    <w:rsid w:val="00211D31"/>
    <w:rsid w:val="002170A2"/>
    <w:rsid w:val="00220580"/>
    <w:rsid w:val="002340C3"/>
    <w:rsid w:val="00243869"/>
    <w:rsid w:val="00246F02"/>
    <w:rsid w:val="00252C37"/>
    <w:rsid w:val="00252DEB"/>
    <w:rsid w:val="0025529A"/>
    <w:rsid w:val="00257F02"/>
    <w:rsid w:val="00277566"/>
    <w:rsid w:val="0028240F"/>
    <w:rsid w:val="00284AB5"/>
    <w:rsid w:val="00286B2B"/>
    <w:rsid w:val="00292CC7"/>
    <w:rsid w:val="00293BB5"/>
    <w:rsid w:val="002949A2"/>
    <w:rsid w:val="00295659"/>
    <w:rsid w:val="002C1443"/>
    <w:rsid w:val="002C6E27"/>
    <w:rsid w:val="002E7984"/>
    <w:rsid w:val="002F19EC"/>
    <w:rsid w:val="002F5BA1"/>
    <w:rsid w:val="002F616A"/>
    <w:rsid w:val="00302C2F"/>
    <w:rsid w:val="00302EDA"/>
    <w:rsid w:val="00306315"/>
    <w:rsid w:val="003108F7"/>
    <w:rsid w:val="00315FDC"/>
    <w:rsid w:val="00317AC0"/>
    <w:rsid w:val="00321489"/>
    <w:rsid w:val="00325163"/>
    <w:rsid w:val="00325A92"/>
    <w:rsid w:val="00325FAB"/>
    <w:rsid w:val="00330282"/>
    <w:rsid w:val="00344B1A"/>
    <w:rsid w:val="00346A4B"/>
    <w:rsid w:val="003556DF"/>
    <w:rsid w:val="00357886"/>
    <w:rsid w:val="00364DB5"/>
    <w:rsid w:val="00370AD3"/>
    <w:rsid w:val="00387DB1"/>
    <w:rsid w:val="00392BA0"/>
    <w:rsid w:val="00392D44"/>
    <w:rsid w:val="003935A5"/>
    <w:rsid w:val="003B0BA4"/>
    <w:rsid w:val="003B279C"/>
    <w:rsid w:val="003B48B5"/>
    <w:rsid w:val="003C0D70"/>
    <w:rsid w:val="003C631D"/>
    <w:rsid w:val="003C6957"/>
    <w:rsid w:val="003D1770"/>
    <w:rsid w:val="003D1FAF"/>
    <w:rsid w:val="003E3553"/>
    <w:rsid w:val="003E6E8A"/>
    <w:rsid w:val="003F24E8"/>
    <w:rsid w:val="003F43B7"/>
    <w:rsid w:val="003F4966"/>
    <w:rsid w:val="003F568C"/>
    <w:rsid w:val="004020BB"/>
    <w:rsid w:val="0040713B"/>
    <w:rsid w:val="0040759E"/>
    <w:rsid w:val="0041241D"/>
    <w:rsid w:val="0041628D"/>
    <w:rsid w:val="00427240"/>
    <w:rsid w:val="0042752F"/>
    <w:rsid w:val="00430091"/>
    <w:rsid w:val="00440DA9"/>
    <w:rsid w:val="004415BC"/>
    <w:rsid w:val="00442230"/>
    <w:rsid w:val="00446032"/>
    <w:rsid w:val="00465D89"/>
    <w:rsid w:val="0046680D"/>
    <w:rsid w:val="00467CD6"/>
    <w:rsid w:val="00470609"/>
    <w:rsid w:val="00470CE3"/>
    <w:rsid w:val="00474A39"/>
    <w:rsid w:val="00482736"/>
    <w:rsid w:val="00482A20"/>
    <w:rsid w:val="004839DF"/>
    <w:rsid w:val="004A0FB2"/>
    <w:rsid w:val="004A2260"/>
    <w:rsid w:val="004A408D"/>
    <w:rsid w:val="004A6D42"/>
    <w:rsid w:val="004A775A"/>
    <w:rsid w:val="004B451F"/>
    <w:rsid w:val="004B5F10"/>
    <w:rsid w:val="004C53B9"/>
    <w:rsid w:val="00500D7A"/>
    <w:rsid w:val="0050317D"/>
    <w:rsid w:val="00511B62"/>
    <w:rsid w:val="00512632"/>
    <w:rsid w:val="005241B2"/>
    <w:rsid w:val="00546888"/>
    <w:rsid w:val="00546C52"/>
    <w:rsid w:val="00572C42"/>
    <w:rsid w:val="005767F4"/>
    <w:rsid w:val="00583EE7"/>
    <w:rsid w:val="005856AA"/>
    <w:rsid w:val="00593D83"/>
    <w:rsid w:val="00596709"/>
    <w:rsid w:val="005A0A4F"/>
    <w:rsid w:val="005A785F"/>
    <w:rsid w:val="005B31FF"/>
    <w:rsid w:val="005C1986"/>
    <w:rsid w:val="005C609F"/>
    <w:rsid w:val="005D21A3"/>
    <w:rsid w:val="005D38E0"/>
    <w:rsid w:val="005F433C"/>
    <w:rsid w:val="005F4951"/>
    <w:rsid w:val="005F59F8"/>
    <w:rsid w:val="005F6DD9"/>
    <w:rsid w:val="00600529"/>
    <w:rsid w:val="006103DD"/>
    <w:rsid w:val="00610C4F"/>
    <w:rsid w:val="00617FAA"/>
    <w:rsid w:val="006231F7"/>
    <w:rsid w:val="006268C9"/>
    <w:rsid w:val="006273D9"/>
    <w:rsid w:val="00630512"/>
    <w:rsid w:val="00634DBF"/>
    <w:rsid w:val="006363A8"/>
    <w:rsid w:val="0063712C"/>
    <w:rsid w:val="00645CE0"/>
    <w:rsid w:val="0066128F"/>
    <w:rsid w:val="00667041"/>
    <w:rsid w:val="006736E3"/>
    <w:rsid w:val="00674694"/>
    <w:rsid w:val="006755EC"/>
    <w:rsid w:val="00675CB3"/>
    <w:rsid w:val="00677851"/>
    <w:rsid w:val="00680247"/>
    <w:rsid w:val="006803E0"/>
    <w:rsid w:val="00687918"/>
    <w:rsid w:val="00697F4A"/>
    <w:rsid w:val="006D20B6"/>
    <w:rsid w:val="006D44DB"/>
    <w:rsid w:val="006D5171"/>
    <w:rsid w:val="006D6F7C"/>
    <w:rsid w:val="006D7006"/>
    <w:rsid w:val="006D7435"/>
    <w:rsid w:val="006E38CD"/>
    <w:rsid w:val="006E68AF"/>
    <w:rsid w:val="006F170E"/>
    <w:rsid w:val="006F1FD3"/>
    <w:rsid w:val="006F211B"/>
    <w:rsid w:val="006F2911"/>
    <w:rsid w:val="00711CC0"/>
    <w:rsid w:val="00712CB3"/>
    <w:rsid w:val="0071526E"/>
    <w:rsid w:val="00715E3E"/>
    <w:rsid w:val="00716C96"/>
    <w:rsid w:val="00717BEA"/>
    <w:rsid w:val="0072567E"/>
    <w:rsid w:val="00735296"/>
    <w:rsid w:val="007454DA"/>
    <w:rsid w:val="00745DE0"/>
    <w:rsid w:val="007477EE"/>
    <w:rsid w:val="00751131"/>
    <w:rsid w:val="007538E9"/>
    <w:rsid w:val="007548CD"/>
    <w:rsid w:val="007573BF"/>
    <w:rsid w:val="0076089C"/>
    <w:rsid w:val="00765477"/>
    <w:rsid w:val="00766C5B"/>
    <w:rsid w:val="00775FF9"/>
    <w:rsid w:val="00782B9A"/>
    <w:rsid w:val="007871B1"/>
    <w:rsid w:val="0079127C"/>
    <w:rsid w:val="00792356"/>
    <w:rsid w:val="007924FB"/>
    <w:rsid w:val="00792D43"/>
    <w:rsid w:val="00792EEA"/>
    <w:rsid w:val="007A220B"/>
    <w:rsid w:val="007A3126"/>
    <w:rsid w:val="007C32E8"/>
    <w:rsid w:val="007C58CA"/>
    <w:rsid w:val="007C7639"/>
    <w:rsid w:val="007D68F2"/>
    <w:rsid w:val="007F6C6F"/>
    <w:rsid w:val="007F7169"/>
    <w:rsid w:val="007F7D82"/>
    <w:rsid w:val="0080325D"/>
    <w:rsid w:val="00806114"/>
    <w:rsid w:val="00814354"/>
    <w:rsid w:val="00834BD9"/>
    <w:rsid w:val="00835A26"/>
    <w:rsid w:val="00840B98"/>
    <w:rsid w:val="00845124"/>
    <w:rsid w:val="00861487"/>
    <w:rsid w:val="008633D7"/>
    <w:rsid w:val="0086377D"/>
    <w:rsid w:val="008771C3"/>
    <w:rsid w:val="00884A55"/>
    <w:rsid w:val="00894CE0"/>
    <w:rsid w:val="00896CEE"/>
    <w:rsid w:val="008A41A5"/>
    <w:rsid w:val="008B06F4"/>
    <w:rsid w:val="008B37C4"/>
    <w:rsid w:val="008B38AC"/>
    <w:rsid w:val="008B6BA2"/>
    <w:rsid w:val="008B7827"/>
    <w:rsid w:val="008C3ADA"/>
    <w:rsid w:val="008D76BA"/>
    <w:rsid w:val="008E083E"/>
    <w:rsid w:val="008E12F7"/>
    <w:rsid w:val="008E2D21"/>
    <w:rsid w:val="008E72D7"/>
    <w:rsid w:val="008F58A8"/>
    <w:rsid w:val="008F617E"/>
    <w:rsid w:val="00900375"/>
    <w:rsid w:val="00903C80"/>
    <w:rsid w:val="0090638A"/>
    <w:rsid w:val="00913843"/>
    <w:rsid w:val="00923BC4"/>
    <w:rsid w:val="00926A06"/>
    <w:rsid w:val="0092723F"/>
    <w:rsid w:val="00941103"/>
    <w:rsid w:val="00947E01"/>
    <w:rsid w:val="00953EDA"/>
    <w:rsid w:val="009572BE"/>
    <w:rsid w:val="00960B45"/>
    <w:rsid w:val="00961677"/>
    <w:rsid w:val="00961704"/>
    <w:rsid w:val="00963EA9"/>
    <w:rsid w:val="0098405D"/>
    <w:rsid w:val="00984DDC"/>
    <w:rsid w:val="00990665"/>
    <w:rsid w:val="009918D5"/>
    <w:rsid w:val="00992EC2"/>
    <w:rsid w:val="009A288B"/>
    <w:rsid w:val="009B35C7"/>
    <w:rsid w:val="009C4812"/>
    <w:rsid w:val="009C7A0E"/>
    <w:rsid w:val="009D7DD9"/>
    <w:rsid w:val="009E0863"/>
    <w:rsid w:val="009F039A"/>
    <w:rsid w:val="00A06128"/>
    <w:rsid w:val="00A20273"/>
    <w:rsid w:val="00A268A3"/>
    <w:rsid w:val="00A34742"/>
    <w:rsid w:val="00A34AF8"/>
    <w:rsid w:val="00A409D0"/>
    <w:rsid w:val="00A437B3"/>
    <w:rsid w:val="00A44F61"/>
    <w:rsid w:val="00A5675A"/>
    <w:rsid w:val="00A61BE5"/>
    <w:rsid w:val="00A624C5"/>
    <w:rsid w:val="00A64CB0"/>
    <w:rsid w:val="00A76964"/>
    <w:rsid w:val="00A82D46"/>
    <w:rsid w:val="00A83ADE"/>
    <w:rsid w:val="00A8411C"/>
    <w:rsid w:val="00A85591"/>
    <w:rsid w:val="00A86441"/>
    <w:rsid w:val="00AA109F"/>
    <w:rsid w:val="00AA1A57"/>
    <w:rsid w:val="00AA477F"/>
    <w:rsid w:val="00AA4EFD"/>
    <w:rsid w:val="00AA6F01"/>
    <w:rsid w:val="00AB114E"/>
    <w:rsid w:val="00AB1A41"/>
    <w:rsid w:val="00AB256C"/>
    <w:rsid w:val="00AB2BF3"/>
    <w:rsid w:val="00AC7418"/>
    <w:rsid w:val="00AD052B"/>
    <w:rsid w:val="00AE0A51"/>
    <w:rsid w:val="00AE241E"/>
    <w:rsid w:val="00AE2AE6"/>
    <w:rsid w:val="00AE602E"/>
    <w:rsid w:val="00AF550A"/>
    <w:rsid w:val="00AF586B"/>
    <w:rsid w:val="00B05626"/>
    <w:rsid w:val="00B066AA"/>
    <w:rsid w:val="00B0731E"/>
    <w:rsid w:val="00B12853"/>
    <w:rsid w:val="00B12D0E"/>
    <w:rsid w:val="00B210A9"/>
    <w:rsid w:val="00B2142B"/>
    <w:rsid w:val="00B24FCE"/>
    <w:rsid w:val="00B25B60"/>
    <w:rsid w:val="00B2607D"/>
    <w:rsid w:val="00B423D6"/>
    <w:rsid w:val="00B47464"/>
    <w:rsid w:val="00B5294C"/>
    <w:rsid w:val="00B54F2D"/>
    <w:rsid w:val="00B56FF8"/>
    <w:rsid w:val="00B671FC"/>
    <w:rsid w:val="00B746F6"/>
    <w:rsid w:val="00B75E3B"/>
    <w:rsid w:val="00B95B51"/>
    <w:rsid w:val="00B96A54"/>
    <w:rsid w:val="00B97D86"/>
    <w:rsid w:val="00BB2559"/>
    <w:rsid w:val="00BC608D"/>
    <w:rsid w:val="00BD126E"/>
    <w:rsid w:val="00BD386A"/>
    <w:rsid w:val="00BD6AE1"/>
    <w:rsid w:val="00BE321B"/>
    <w:rsid w:val="00BF2374"/>
    <w:rsid w:val="00BF3DD0"/>
    <w:rsid w:val="00BF433B"/>
    <w:rsid w:val="00BF48EA"/>
    <w:rsid w:val="00BF4CAC"/>
    <w:rsid w:val="00BF792D"/>
    <w:rsid w:val="00C03B92"/>
    <w:rsid w:val="00C059DC"/>
    <w:rsid w:val="00C20398"/>
    <w:rsid w:val="00C20CC4"/>
    <w:rsid w:val="00C313CF"/>
    <w:rsid w:val="00C329A8"/>
    <w:rsid w:val="00C33FD1"/>
    <w:rsid w:val="00C57076"/>
    <w:rsid w:val="00C57513"/>
    <w:rsid w:val="00C7405E"/>
    <w:rsid w:val="00C7437F"/>
    <w:rsid w:val="00C80B21"/>
    <w:rsid w:val="00C81F35"/>
    <w:rsid w:val="00C90B65"/>
    <w:rsid w:val="00C959C9"/>
    <w:rsid w:val="00CA57D5"/>
    <w:rsid w:val="00CB46AD"/>
    <w:rsid w:val="00CC0D0E"/>
    <w:rsid w:val="00CC2476"/>
    <w:rsid w:val="00CC3846"/>
    <w:rsid w:val="00CD0D41"/>
    <w:rsid w:val="00CD0F92"/>
    <w:rsid w:val="00CD629E"/>
    <w:rsid w:val="00CE022C"/>
    <w:rsid w:val="00CE573F"/>
    <w:rsid w:val="00CE5D68"/>
    <w:rsid w:val="00CF2CDD"/>
    <w:rsid w:val="00CF44A2"/>
    <w:rsid w:val="00CF5D1B"/>
    <w:rsid w:val="00D04370"/>
    <w:rsid w:val="00D06E18"/>
    <w:rsid w:val="00D220CC"/>
    <w:rsid w:val="00D24C60"/>
    <w:rsid w:val="00D24C69"/>
    <w:rsid w:val="00D27E12"/>
    <w:rsid w:val="00D33126"/>
    <w:rsid w:val="00D34329"/>
    <w:rsid w:val="00D757C3"/>
    <w:rsid w:val="00D84476"/>
    <w:rsid w:val="00D86BD5"/>
    <w:rsid w:val="00D91EE0"/>
    <w:rsid w:val="00DA003A"/>
    <w:rsid w:val="00DA5613"/>
    <w:rsid w:val="00DC24F6"/>
    <w:rsid w:val="00DC41D0"/>
    <w:rsid w:val="00DC451E"/>
    <w:rsid w:val="00DD3643"/>
    <w:rsid w:val="00DD6AC3"/>
    <w:rsid w:val="00DE69BA"/>
    <w:rsid w:val="00DF05AF"/>
    <w:rsid w:val="00DF628B"/>
    <w:rsid w:val="00DF7956"/>
    <w:rsid w:val="00E176AB"/>
    <w:rsid w:val="00E214CF"/>
    <w:rsid w:val="00E243F8"/>
    <w:rsid w:val="00E249EA"/>
    <w:rsid w:val="00E354E3"/>
    <w:rsid w:val="00E36743"/>
    <w:rsid w:val="00E40A62"/>
    <w:rsid w:val="00E415B3"/>
    <w:rsid w:val="00E4168E"/>
    <w:rsid w:val="00E422C3"/>
    <w:rsid w:val="00E437ED"/>
    <w:rsid w:val="00E43827"/>
    <w:rsid w:val="00E4662B"/>
    <w:rsid w:val="00E507D2"/>
    <w:rsid w:val="00E53B42"/>
    <w:rsid w:val="00E54C39"/>
    <w:rsid w:val="00E63F6F"/>
    <w:rsid w:val="00E708E8"/>
    <w:rsid w:val="00E71685"/>
    <w:rsid w:val="00E74FEA"/>
    <w:rsid w:val="00E75E8D"/>
    <w:rsid w:val="00E77C47"/>
    <w:rsid w:val="00E822F4"/>
    <w:rsid w:val="00E82985"/>
    <w:rsid w:val="00E85AAC"/>
    <w:rsid w:val="00E973FB"/>
    <w:rsid w:val="00EA71BA"/>
    <w:rsid w:val="00EB56CF"/>
    <w:rsid w:val="00EC39A7"/>
    <w:rsid w:val="00EC4556"/>
    <w:rsid w:val="00EC6395"/>
    <w:rsid w:val="00ED59FE"/>
    <w:rsid w:val="00EE0F18"/>
    <w:rsid w:val="00EF725D"/>
    <w:rsid w:val="00F004E0"/>
    <w:rsid w:val="00F114A9"/>
    <w:rsid w:val="00F15B9D"/>
    <w:rsid w:val="00F24F00"/>
    <w:rsid w:val="00F326F4"/>
    <w:rsid w:val="00F36CDF"/>
    <w:rsid w:val="00F54ED1"/>
    <w:rsid w:val="00F60BA2"/>
    <w:rsid w:val="00F6661C"/>
    <w:rsid w:val="00F70859"/>
    <w:rsid w:val="00F71F5B"/>
    <w:rsid w:val="00F7631E"/>
    <w:rsid w:val="00F770EC"/>
    <w:rsid w:val="00F8038C"/>
    <w:rsid w:val="00F803AD"/>
    <w:rsid w:val="00F818F6"/>
    <w:rsid w:val="00F8206A"/>
    <w:rsid w:val="00F852E4"/>
    <w:rsid w:val="00F91EA4"/>
    <w:rsid w:val="00FA0C79"/>
    <w:rsid w:val="00FA5943"/>
    <w:rsid w:val="00FA676D"/>
    <w:rsid w:val="00FB2394"/>
    <w:rsid w:val="00FB2511"/>
    <w:rsid w:val="00FB78BD"/>
    <w:rsid w:val="00FC3D29"/>
    <w:rsid w:val="00FC6068"/>
    <w:rsid w:val="00FC7F1C"/>
    <w:rsid w:val="00FE7486"/>
    <w:rsid w:val="00FF01AF"/>
    <w:rsid w:val="00FF5EF7"/>
    <w:rsid w:val="00FF5F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C41D0"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C41D0"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link w:val="a5"/>
    <w:qFormat/>
    <w:rsid w:val="00DC41D0"/>
    <w:pPr>
      <w:jc w:val="center"/>
    </w:pPr>
    <w:rPr>
      <w:rFonts w:ascii="Arial Narrow" w:hAnsi="Arial Narrow" w:cs="Times New Roman"/>
      <w:sz w:val="36"/>
    </w:rPr>
  </w:style>
  <w:style w:type="paragraph" w:styleId="a6">
    <w:name w:val="Body Text"/>
    <w:basedOn w:val="a"/>
    <w:rsid w:val="00DC41D0"/>
    <w:pPr>
      <w:jc w:val="center"/>
    </w:pPr>
    <w:rPr>
      <w:rFonts w:ascii="Arial Narrow" w:hAnsi="Arial Narrow"/>
      <w:caps/>
      <w:sz w:val="40"/>
    </w:rPr>
  </w:style>
  <w:style w:type="table" w:styleId="a7">
    <w:name w:val="Table Grid"/>
    <w:basedOn w:val="a1"/>
    <w:rsid w:val="00B214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667041"/>
    <w:pPr>
      <w:jc w:val="both"/>
    </w:pPr>
  </w:style>
  <w:style w:type="paragraph" w:customStyle="1" w:styleId="a8">
    <w:name w:val="Знак"/>
    <w:basedOn w:val="a"/>
    <w:rsid w:val="00667041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нак1"/>
    <w:basedOn w:val="a"/>
    <w:rsid w:val="008B38AC"/>
    <w:pPr>
      <w:spacing w:before="100" w:beforeAutospacing="1" w:after="100" w:afterAutospacing="1" w:line="240" w:lineRule="auto"/>
    </w:pPr>
    <w:rPr>
      <w:rFonts w:ascii="Tahoma" w:hAnsi="Tahoma" w:cs="Times New Roman"/>
      <w:sz w:val="20"/>
      <w:szCs w:val="20"/>
      <w:lang w:val="en-US" w:eastAsia="en-US"/>
    </w:rPr>
  </w:style>
  <w:style w:type="paragraph" w:styleId="a9">
    <w:name w:val="Balloon Text"/>
    <w:basedOn w:val="a"/>
    <w:semiHidden/>
    <w:rsid w:val="00913843"/>
    <w:rPr>
      <w:rFonts w:ascii="Tahoma" w:hAnsi="Tahoma" w:cs="Tahoma"/>
      <w:sz w:val="16"/>
      <w:szCs w:val="16"/>
    </w:rPr>
  </w:style>
  <w:style w:type="character" w:customStyle="1" w:styleId="a5">
    <w:name w:val="Подзаголовок Знак"/>
    <w:link w:val="a4"/>
    <w:locked/>
    <w:rsid w:val="00B97D86"/>
    <w:rPr>
      <w:rFonts w:ascii="Arial Narrow" w:hAnsi="Arial Narrow" w:cs="Arial"/>
      <w:sz w:val="36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4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2;&#1072;&#1088;&#1090;&#1099;&#1085;&#1086;&#1074;&#1072;&#1048;&#1040;\AppData\Roaming\Microsoft\&#1064;&#1072;&#1073;&#1083;&#1086;&#1085;&#1099;\&#1056;&#1072;&#1089;&#1087;&#1086;&#1088;&#1103;&#1078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1FD099-145C-4014-8273-DED22F2FA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Распоряжение.dot</Template>
  <TotalTime>113</TotalTime>
  <Pages>3</Pages>
  <Words>848</Words>
  <Characters>4835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5672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Мартынова Ирина Александровна</cp:lastModifiedBy>
  <cp:revision>30</cp:revision>
  <cp:lastPrinted>2018-11-26T08:54:00Z</cp:lastPrinted>
  <dcterms:created xsi:type="dcterms:W3CDTF">2017-12-07T12:19:00Z</dcterms:created>
  <dcterms:modified xsi:type="dcterms:W3CDTF">2018-12-05T12:33:00Z</dcterms:modified>
</cp:coreProperties>
</file>